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5E009" w14:textId="77777777" w:rsidR="00351092" w:rsidRDefault="00351092" w:rsidP="0035109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MARTYN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6C208984" w14:textId="77777777" w:rsidR="00351092" w:rsidRDefault="00351092" w:rsidP="00351092">
      <w:pPr>
        <w:pStyle w:val="NoSpacing"/>
        <w:rPr>
          <w:rFonts w:cs="Times New Roman"/>
          <w:szCs w:val="24"/>
        </w:rPr>
      </w:pPr>
    </w:p>
    <w:p w14:paraId="37487B66" w14:textId="77777777" w:rsidR="00351092" w:rsidRDefault="00351092" w:rsidP="00351092">
      <w:pPr>
        <w:pStyle w:val="NoSpacing"/>
        <w:rPr>
          <w:rFonts w:cs="Times New Roman"/>
          <w:szCs w:val="24"/>
        </w:rPr>
      </w:pPr>
    </w:p>
    <w:p w14:paraId="72B2C800" w14:textId="77777777" w:rsidR="00351092" w:rsidRDefault="00351092" w:rsidP="00351092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22 Jun.1485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Guildhall, London, into lands of John Philpot(q.v.).</w:t>
      </w:r>
    </w:p>
    <w:p w14:paraId="4FAFA0EF" w14:textId="77777777" w:rsidR="00351092" w:rsidRDefault="00351092" w:rsidP="0035109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FBDD142" w14:textId="77777777" w:rsidR="00351092" w:rsidRDefault="00351092" w:rsidP="0035109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p.124)</w:t>
      </w:r>
    </w:p>
    <w:p w14:paraId="5011A20C" w14:textId="77777777" w:rsidR="00351092" w:rsidRDefault="00351092" w:rsidP="00351092">
      <w:pPr>
        <w:pStyle w:val="NoSpacing"/>
        <w:rPr>
          <w:rFonts w:eastAsia="Times New Roman" w:cs="Times New Roman"/>
          <w:szCs w:val="24"/>
        </w:rPr>
      </w:pPr>
    </w:p>
    <w:p w14:paraId="4F8294BA" w14:textId="77777777" w:rsidR="00351092" w:rsidRDefault="00351092" w:rsidP="00351092">
      <w:pPr>
        <w:pStyle w:val="NoSpacing"/>
        <w:rPr>
          <w:rFonts w:eastAsia="Times New Roman" w:cs="Times New Roman"/>
          <w:szCs w:val="24"/>
        </w:rPr>
      </w:pPr>
    </w:p>
    <w:p w14:paraId="5F9092C3" w14:textId="77777777" w:rsidR="00351092" w:rsidRDefault="00351092" w:rsidP="0035109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September 2023</w:t>
      </w:r>
    </w:p>
    <w:p w14:paraId="1ED58C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220D7" w14:textId="77777777" w:rsidR="00351092" w:rsidRDefault="00351092" w:rsidP="009139A6">
      <w:r>
        <w:separator/>
      </w:r>
    </w:p>
  </w:endnote>
  <w:endnote w:type="continuationSeparator" w:id="0">
    <w:p w14:paraId="6CA5502B" w14:textId="77777777" w:rsidR="00351092" w:rsidRDefault="003510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7DD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2F1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82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9F565" w14:textId="77777777" w:rsidR="00351092" w:rsidRDefault="00351092" w:rsidP="009139A6">
      <w:r>
        <w:separator/>
      </w:r>
    </w:p>
  </w:footnote>
  <w:footnote w:type="continuationSeparator" w:id="0">
    <w:p w14:paraId="72A76174" w14:textId="77777777" w:rsidR="00351092" w:rsidRDefault="003510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126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5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EDF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092"/>
    <w:rsid w:val="000666E0"/>
    <w:rsid w:val="002510B7"/>
    <w:rsid w:val="0035109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72D97"/>
  <w15:chartTrackingRefBased/>
  <w15:docId w15:val="{C605CA36-0C2C-480D-A350-C9E96C23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2023-09-20T19:21:00Z</dcterms:created>
  <dcterms:modified xsi:type="dcterms:W3CDTF">2023-09-20T19:21:00Z</dcterms:modified>
</cp:coreProperties>
</file>